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DF177" w14:textId="77777777" w:rsidR="000B4045" w:rsidRDefault="000B4045" w:rsidP="000B4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COLYN</w:t>
      </w:r>
      <w:r>
        <w:rPr>
          <w:rFonts w:ascii="Times New Roman" w:hAnsi="Times New Roman" w:cs="Times New Roman"/>
        </w:rPr>
        <w:t xml:space="preserve">       (fl.1483)</w:t>
      </w:r>
    </w:p>
    <w:p w14:paraId="2F05254B" w14:textId="77777777" w:rsidR="000B4045" w:rsidRDefault="000B4045" w:rsidP="000B4045">
      <w:pPr>
        <w:rPr>
          <w:rFonts w:ascii="Times New Roman" w:hAnsi="Times New Roman" w:cs="Times New Roman"/>
        </w:rPr>
      </w:pPr>
    </w:p>
    <w:p w14:paraId="73747786" w14:textId="77777777" w:rsidR="000B4045" w:rsidRDefault="000B4045" w:rsidP="000B4045">
      <w:pPr>
        <w:rPr>
          <w:rFonts w:ascii="Times New Roman" w:hAnsi="Times New Roman" w:cs="Times New Roman"/>
        </w:rPr>
      </w:pPr>
    </w:p>
    <w:p w14:paraId="561A50A1" w14:textId="77777777" w:rsidR="000B4045" w:rsidRDefault="000B4045" w:rsidP="000B4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and Roger George of Brandon Ferry, Suffolk(q.v.), made a plaint</w:t>
      </w:r>
    </w:p>
    <w:p w14:paraId="4A94218E" w14:textId="77777777" w:rsidR="000B4045" w:rsidRDefault="000B4045" w:rsidP="000B4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Thomas </w:t>
      </w:r>
      <w:proofErr w:type="spellStart"/>
      <w:r>
        <w:rPr>
          <w:rFonts w:ascii="Times New Roman" w:hAnsi="Times New Roman" w:cs="Times New Roman"/>
        </w:rPr>
        <w:t>Colyns</w:t>
      </w:r>
      <w:proofErr w:type="spellEnd"/>
      <w:r>
        <w:rPr>
          <w:rFonts w:ascii="Times New Roman" w:hAnsi="Times New Roman" w:cs="Times New Roman"/>
        </w:rPr>
        <w:t xml:space="preserve">, Rector of </w:t>
      </w:r>
      <w:proofErr w:type="spellStart"/>
      <w:r>
        <w:rPr>
          <w:rFonts w:ascii="Times New Roman" w:hAnsi="Times New Roman" w:cs="Times New Roman"/>
        </w:rPr>
        <w:t>Shipdam</w:t>
      </w:r>
      <w:proofErr w:type="spellEnd"/>
      <w:r>
        <w:rPr>
          <w:rFonts w:ascii="Times New Roman" w:hAnsi="Times New Roman" w:cs="Times New Roman"/>
        </w:rPr>
        <w:t>, Norfolk(q.v.).</w:t>
      </w:r>
    </w:p>
    <w:p w14:paraId="2FD82219" w14:textId="77777777" w:rsidR="000B4045" w:rsidRDefault="000B4045" w:rsidP="000B4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1A0E6F0" w14:textId="77777777" w:rsidR="000B4045" w:rsidRDefault="000B4045" w:rsidP="000B4045">
      <w:pPr>
        <w:rPr>
          <w:rFonts w:ascii="Times New Roman" w:hAnsi="Times New Roman" w:cs="Times New Roman"/>
        </w:rPr>
      </w:pPr>
      <w:bookmarkStart w:id="0" w:name="_GoBack"/>
      <w:bookmarkEnd w:id="0"/>
    </w:p>
    <w:p w14:paraId="64C82E19" w14:textId="77777777" w:rsidR="000B4045" w:rsidRDefault="000B4045" w:rsidP="000B4045">
      <w:pPr>
        <w:rPr>
          <w:rFonts w:ascii="Times New Roman" w:hAnsi="Times New Roman" w:cs="Times New Roman"/>
        </w:rPr>
      </w:pPr>
    </w:p>
    <w:p w14:paraId="6E9D55A9" w14:textId="77777777" w:rsidR="000B4045" w:rsidRDefault="000B4045" w:rsidP="000B4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August 2019</w:t>
      </w:r>
    </w:p>
    <w:p w14:paraId="5B09C969" w14:textId="77777777" w:rsidR="006B2F86" w:rsidRPr="00E71FC3" w:rsidRDefault="000B4045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9BDC8" w14:textId="77777777" w:rsidR="000B4045" w:rsidRDefault="000B4045" w:rsidP="00E71FC3">
      <w:r>
        <w:separator/>
      </w:r>
    </w:p>
  </w:endnote>
  <w:endnote w:type="continuationSeparator" w:id="0">
    <w:p w14:paraId="4A8BDEFB" w14:textId="77777777" w:rsidR="000B4045" w:rsidRDefault="000B404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0A88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0B43D" w14:textId="77777777" w:rsidR="000B4045" w:rsidRDefault="000B4045" w:rsidP="00E71FC3">
      <w:r>
        <w:separator/>
      </w:r>
    </w:p>
  </w:footnote>
  <w:footnote w:type="continuationSeparator" w:id="0">
    <w:p w14:paraId="4EEFADE3" w14:textId="77777777" w:rsidR="000B4045" w:rsidRDefault="000B404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045"/>
    <w:rsid w:val="000B404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AFE73"/>
  <w15:chartTrackingRefBased/>
  <w15:docId w15:val="{A3FB3A33-2B21-4E8A-8F4B-93ADD44A5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B404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2019-09-13T20:09:00Z</dcterms:created>
  <dcterms:modified xsi:type="dcterms:W3CDTF">2019-09-13T20:09:00Z</dcterms:modified>
</cp:coreProperties>
</file>